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5"/>
        <w:gridCol w:w="570"/>
        <w:gridCol w:w="284"/>
        <w:gridCol w:w="1567"/>
        <w:gridCol w:w="711"/>
        <w:gridCol w:w="285"/>
        <w:gridCol w:w="3132"/>
        <w:gridCol w:w="428"/>
        <w:gridCol w:w="570"/>
        <w:gridCol w:w="2420"/>
      </w:tblGrid>
      <w:tr w:rsidR="00BB03E2" w:rsidTr="00793DE7">
        <w:trPr>
          <w:cantSplit/>
          <w:trHeight w:val="877"/>
        </w:trPr>
        <w:tc>
          <w:tcPr>
            <w:tcW w:w="3417" w:type="dxa"/>
            <w:gridSpan w:val="5"/>
          </w:tcPr>
          <w:p w:rsidR="00BB03E2" w:rsidRDefault="00BB03E2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</w:p>
        </w:tc>
        <w:bookmarkStart w:id="1" w:name="_MON_1147256931"/>
        <w:bookmarkEnd w:id="1"/>
        <w:bookmarkStart w:id="2" w:name="_MON_1147257243"/>
        <w:bookmarkEnd w:id="2"/>
        <w:tc>
          <w:tcPr>
            <w:tcW w:w="3417" w:type="dxa"/>
            <w:gridSpan w:val="2"/>
          </w:tcPr>
          <w:p w:rsidR="00BB03E2" w:rsidRDefault="00035237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8" o:title=""/>
                </v:shape>
                <o:OLEObject Type="Embed" ProgID="Word.Picture.8" ShapeID="_x0000_i1025" DrawAspect="Content" ObjectID="_1756637731" r:id="rId9"/>
              </w:object>
            </w:r>
          </w:p>
        </w:tc>
        <w:tc>
          <w:tcPr>
            <w:tcW w:w="3417" w:type="dxa"/>
            <w:gridSpan w:val="3"/>
          </w:tcPr>
          <w:p w:rsidR="00BB03E2" w:rsidRDefault="00BB03E2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  <w:szCs w:val="26"/>
              </w:rPr>
            </w:pPr>
          </w:p>
        </w:tc>
      </w:tr>
      <w:tr w:rsidR="00BB03E2" w:rsidTr="00793DE7">
        <w:trPr>
          <w:trHeight w:val="1931"/>
        </w:trPr>
        <w:tc>
          <w:tcPr>
            <w:tcW w:w="10251" w:type="dxa"/>
            <w:gridSpan w:val="10"/>
          </w:tcPr>
          <w:p w:rsidR="00BB03E2" w:rsidRPr="00793DE7" w:rsidRDefault="00793DE7">
            <w:pPr>
              <w:pStyle w:val="af1"/>
              <w:spacing w:before="60" w:after="0"/>
              <w:rPr>
                <w:b w:val="0"/>
                <w:sz w:val="20"/>
              </w:rPr>
            </w:pPr>
            <w:r w:rsidRPr="00793DE7">
              <w:rPr>
                <w:b w:val="0"/>
                <w:sz w:val="20"/>
              </w:rPr>
              <w:t>МИНФИН РОССИИ</w:t>
            </w:r>
          </w:p>
          <w:p w:rsidR="00BB03E2" w:rsidRPr="00793DE7" w:rsidRDefault="00793DE7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793DE7">
              <w:rPr>
                <w:bCs/>
                <w:sz w:val="20"/>
              </w:rPr>
              <w:t>ФЕДЕРАЛЬНАЯ НАЛОГОВАЯ СЛУЖБА</w:t>
            </w:r>
          </w:p>
          <w:p w:rsidR="00BB03E2" w:rsidRPr="00793DE7" w:rsidRDefault="00793DE7" w:rsidP="00793DE7">
            <w:pPr>
              <w:pStyle w:val="32"/>
            </w:pPr>
            <w:r w:rsidRPr="00793DE7">
              <w:t>УФНС РОССИИ ПО САМАРСКОЙ ОБЛАСТИ</w:t>
            </w:r>
          </w:p>
          <w:p w:rsidR="00BB03E2" w:rsidRPr="00793DE7" w:rsidRDefault="00BB03E2" w:rsidP="00793DE7">
            <w:pPr>
              <w:pStyle w:val="40"/>
              <w:rPr>
                <w:szCs w:val="16"/>
              </w:rPr>
            </w:pPr>
          </w:p>
          <w:p w:rsidR="00BB03E2" w:rsidRPr="00793DE7" w:rsidRDefault="00793DE7" w:rsidP="00793DE7">
            <w:pPr>
              <w:pStyle w:val="51"/>
            </w:pPr>
            <w:r w:rsidRPr="00793DE7">
              <w:t>МЕЖРАЙОННАЯ ИНСПЕКЦИЯ ФЕДЕРАЛЬНОЙ НАЛОГОВОЙ СЛУЖБЫ №11 ПО САМАРСКОЙ ОБЛАСТИ</w:t>
            </w:r>
          </w:p>
          <w:p w:rsidR="00BB03E2" w:rsidRPr="00793DE7" w:rsidRDefault="00BB03E2" w:rsidP="00793DE7">
            <w:pPr>
              <w:pStyle w:val="60"/>
            </w:pPr>
          </w:p>
          <w:p w:rsidR="00BB03E2" w:rsidRDefault="00BB03E2">
            <w:pPr>
              <w:pStyle w:val="af1"/>
              <w:spacing w:before="60" w:after="0"/>
              <w:rPr>
                <w:spacing w:val="30"/>
                <w:lang w:val="en-US"/>
              </w:rPr>
            </w:pPr>
            <w:r>
              <w:rPr>
                <w:spacing w:val="30"/>
                <w:sz w:val="32"/>
              </w:rPr>
              <w:t>ПРИКАЗ</w:t>
            </w:r>
          </w:p>
        </w:tc>
      </w:tr>
      <w:tr w:rsidR="00BB03E2" w:rsidTr="00793DE7">
        <w:tblPrEx>
          <w:tblCellMar>
            <w:left w:w="75" w:type="dxa"/>
            <w:right w:w="75" w:type="dxa"/>
          </w:tblCellMar>
        </w:tblPrEx>
        <w:trPr>
          <w:cantSplit/>
          <w:trHeight w:val="284"/>
        </w:trPr>
        <w:tc>
          <w:tcPr>
            <w:tcW w:w="285" w:type="dxa"/>
          </w:tcPr>
          <w:p w:rsidR="00BB03E2" w:rsidRDefault="00BB03E2">
            <w:pPr>
              <w:rPr>
                <w:lang w:val="en-US"/>
              </w:rPr>
            </w:pPr>
            <w:r>
              <w:rPr>
                <w:lang w:val="en-US"/>
              </w:rPr>
              <w:t>«</w:t>
            </w: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:rsidR="00BB03E2" w:rsidRPr="00215E0A" w:rsidRDefault="00215E0A">
            <w:r>
              <w:t>19</w:t>
            </w:r>
          </w:p>
        </w:tc>
        <w:tc>
          <w:tcPr>
            <w:tcW w:w="284" w:type="dxa"/>
          </w:tcPr>
          <w:p w:rsidR="00BB03E2" w:rsidRDefault="00BB03E2">
            <w:pPr>
              <w:rPr>
                <w:lang w:val="en-US"/>
              </w:rPr>
            </w:pPr>
            <w:r>
              <w:rPr>
                <w:lang w:val="en-US"/>
              </w:rPr>
              <w:t>»</w:t>
            </w: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:rsidR="00BB03E2" w:rsidRPr="00215E0A" w:rsidRDefault="00215E0A">
            <w:r>
              <w:t>сентября</w:t>
            </w:r>
          </w:p>
        </w:tc>
        <w:tc>
          <w:tcPr>
            <w:tcW w:w="996" w:type="dxa"/>
            <w:gridSpan w:val="2"/>
          </w:tcPr>
          <w:p w:rsidR="00BB03E2" w:rsidRDefault="00793DE7">
            <w:pPr>
              <w:rPr>
                <w:lang w:val="en-US"/>
              </w:rPr>
            </w:pPr>
            <w:r>
              <w:rPr>
                <w:lang w:val="en-US"/>
              </w:rPr>
              <w:t>2023</w:t>
            </w:r>
            <w:r w:rsidR="00BB03E2">
              <w:rPr>
                <w:lang w:val="en-US"/>
              </w:rPr>
              <w:t xml:space="preserve">  </w:t>
            </w:r>
            <w:r w:rsidR="00BB03E2">
              <w:t>г</w:t>
            </w:r>
            <w:r w:rsidR="00BB03E2">
              <w:rPr>
                <w:lang w:val="en-US"/>
              </w:rPr>
              <w:t>.</w:t>
            </w:r>
          </w:p>
        </w:tc>
        <w:tc>
          <w:tcPr>
            <w:tcW w:w="3560" w:type="dxa"/>
            <w:gridSpan w:val="2"/>
          </w:tcPr>
          <w:p w:rsidR="00BB03E2" w:rsidRDefault="00BB03E2">
            <w:pPr>
              <w:pStyle w:val="41"/>
              <w:rPr>
                <w:lang w:val="en-US"/>
              </w:rPr>
            </w:pPr>
          </w:p>
        </w:tc>
        <w:tc>
          <w:tcPr>
            <w:tcW w:w="570" w:type="dxa"/>
          </w:tcPr>
          <w:p w:rsidR="00BB03E2" w:rsidRDefault="00BB03E2">
            <w:pPr>
              <w:rPr>
                <w:lang w:val="en-US"/>
              </w:rPr>
            </w:pPr>
            <w:r>
              <w:rPr>
                <w:lang w:val="en-US"/>
              </w:rPr>
              <w:t>№</w:t>
            </w:r>
          </w:p>
        </w:tc>
        <w:tc>
          <w:tcPr>
            <w:tcW w:w="2420" w:type="dxa"/>
            <w:tcBorders>
              <w:bottom w:val="single" w:sz="4" w:space="0" w:color="auto"/>
            </w:tcBorders>
          </w:tcPr>
          <w:p w:rsidR="00BB03E2" w:rsidRPr="00D77DD7" w:rsidRDefault="00793DE7" w:rsidP="00215E0A">
            <w:r>
              <w:rPr>
                <w:lang w:val="en-US"/>
              </w:rPr>
              <w:t>03-02/000</w:t>
            </w:r>
            <w:r w:rsidR="00D77DD7">
              <w:t>64</w:t>
            </w:r>
          </w:p>
        </w:tc>
      </w:tr>
      <w:tr w:rsidR="00BB03E2" w:rsidTr="00793DE7">
        <w:trPr>
          <w:trHeight w:val="142"/>
        </w:trPr>
        <w:tc>
          <w:tcPr>
            <w:tcW w:w="285" w:type="dxa"/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84" w:type="dxa"/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996" w:type="dxa"/>
            <w:gridSpan w:val="2"/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560" w:type="dxa"/>
            <w:gridSpan w:val="2"/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70" w:type="dxa"/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420" w:type="dxa"/>
            <w:tcBorders>
              <w:top w:val="single" w:sz="4" w:space="0" w:color="auto"/>
            </w:tcBorders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</w:tr>
      <w:tr w:rsidR="00BB03E2" w:rsidTr="00793DE7">
        <w:trPr>
          <w:trHeight w:hRule="exact" w:val="1109"/>
        </w:trPr>
        <w:tc>
          <w:tcPr>
            <w:tcW w:w="10251" w:type="dxa"/>
            <w:gridSpan w:val="10"/>
          </w:tcPr>
          <w:p w:rsidR="00BB03E2" w:rsidRDefault="00793DE7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г. Нефтегорск</w:t>
            </w:r>
          </w:p>
        </w:tc>
      </w:tr>
    </w:tbl>
    <w:p w:rsidR="00BB03E2" w:rsidRPr="00BE3BC4" w:rsidRDefault="00793DE7" w:rsidP="00793DE7">
      <w:pPr>
        <w:pStyle w:val="1"/>
        <w:jc w:val="center"/>
        <w:rPr>
          <w:bCs w:val="0"/>
          <w:sz w:val="24"/>
          <w:szCs w:val="24"/>
        </w:rPr>
      </w:pPr>
      <w:r w:rsidRPr="00BE3BC4">
        <w:rPr>
          <w:bCs w:val="0"/>
          <w:sz w:val="24"/>
          <w:szCs w:val="24"/>
        </w:rPr>
        <w:t>Об объявлении конкурса на включение в кадровый резерв</w:t>
      </w:r>
    </w:p>
    <w:p w:rsidR="003725D6" w:rsidRPr="00BE3BC4" w:rsidRDefault="003725D6" w:rsidP="003725D6"/>
    <w:bookmarkEnd w:id="0"/>
    <w:p w:rsidR="00793DE7" w:rsidRPr="00BE3BC4" w:rsidRDefault="003725D6" w:rsidP="003725D6">
      <w:pPr>
        <w:ind w:firstLine="709"/>
        <w:jc w:val="both"/>
      </w:pPr>
      <w:r w:rsidRPr="00BE3BC4">
        <w:t xml:space="preserve">В соответствии с Федеральным законом от 27.07.2004  №79-ФЗ «О государственной гражданской службе Российской Федерации», Указом Президента Российской Федерации от 01.03.2017 №96 «Об утверждении Положения о кадровом резерве федерального государственного органа», Методикой проведения конкурсов на замещение вакантной должности государственной гражданской службы Российской Федерации в Федеральной налоговой службе, утвержденной приказом ФНС России от 01.06.2018 №ММВ-7-4/371@, и на основании доклада начальника </w:t>
      </w:r>
      <w:r w:rsidR="00BE3BC4" w:rsidRPr="00BE3BC4">
        <w:t>отдела кадров, профилактики коррупционных и иных правонарушений и безопасности</w:t>
      </w:r>
      <w:r w:rsidR="00BE3BC4">
        <w:t xml:space="preserve"> </w:t>
      </w:r>
      <w:r w:rsidRPr="00BE3BC4">
        <w:t xml:space="preserve">от </w:t>
      </w:r>
      <w:r w:rsidR="00BE3BC4">
        <w:t>19.09</w:t>
      </w:r>
      <w:r w:rsidRPr="00BE3BC4">
        <w:t xml:space="preserve">.2023 </w:t>
      </w:r>
      <w:r w:rsidR="00723C6A" w:rsidRPr="00BE3BC4">
        <w:t>Спасовой Н. А.,</w:t>
      </w:r>
      <w:r w:rsidR="00793DE7" w:rsidRPr="00BE3BC4">
        <w:t xml:space="preserve"> п</w:t>
      </w:r>
      <w:r w:rsidR="00793DE7" w:rsidRPr="00BE3BC4">
        <w:rPr>
          <w:lang w:val="en-US"/>
        </w:rPr>
        <w:t> </w:t>
      </w:r>
      <w:r w:rsidR="00793DE7" w:rsidRPr="00BE3BC4">
        <w:t>р</w:t>
      </w:r>
      <w:r w:rsidR="00793DE7" w:rsidRPr="00BE3BC4">
        <w:rPr>
          <w:lang w:val="en-US"/>
        </w:rPr>
        <w:t> </w:t>
      </w:r>
      <w:r w:rsidR="00793DE7" w:rsidRPr="00BE3BC4">
        <w:t>и</w:t>
      </w:r>
      <w:r w:rsidR="00793DE7" w:rsidRPr="00BE3BC4">
        <w:rPr>
          <w:lang w:val="en-US"/>
        </w:rPr>
        <w:t> </w:t>
      </w:r>
      <w:r w:rsidR="00793DE7" w:rsidRPr="00BE3BC4">
        <w:t>к</w:t>
      </w:r>
      <w:r w:rsidR="00793DE7" w:rsidRPr="00BE3BC4">
        <w:rPr>
          <w:lang w:val="en-US"/>
        </w:rPr>
        <w:t> </w:t>
      </w:r>
      <w:r w:rsidR="00793DE7" w:rsidRPr="00BE3BC4">
        <w:t>а</w:t>
      </w:r>
      <w:r w:rsidR="00793DE7" w:rsidRPr="00BE3BC4">
        <w:rPr>
          <w:lang w:val="en-US"/>
        </w:rPr>
        <w:t> </w:t>
      </w:r>
      <w:r w:rsidR="00793DE7" w:rsidRPr="00BE3BC4">
        <w:t>з</w:t>
      </w:r>
      <w:r w:rsidR="00793DE7" w:rsidRPr="00BE3BC4">
        <w:rPr>
          <w:lang w:val="en-US"/>
        </w:rPr>
        <w:t> </w:t>
      </w:r>
      <w:r w:rsidR="00793DE7" w:rsidRPr="00BE3BC4">
        <w:t>ы</w:t>
      </w:r>
      <w:r w:rsidR="00793DE7" w:rsidRPr="00BE3BC4">
        <w:rPr>
          <w:lang w:val="en-US"/>
        </w:rPr>
        <w:t> </w:t>
      </w:r>
      <w:r w:rsidR="00793DE7" w:rsidRPr="00BE3BC4">
        <w:t>в</w:t>
      </w:r>
      <w:r w:rsidR="00793DE7" w:rsidRPr="00BE3BC4">
        <w:rPr>
          <w:lang w:val="en-US"/>
        </w:rPr>
        <w:t> </w:t>
      </w:r>
      <w:r w:rsidR="00793DE7" w:rsidRPr="00BE3BC4">
        <w:t>а</w:t>
      </w:r>
      <w:r w:rsidR="00793DE7" w:rsidRPr="00BE3BC4">
        <w:rPr>
          <w:lang w:val="en-US"/>
        </w:rPr>
        <w:t> </w:t>
      </w:r>
      <w:r w:rsidR="00793DE7" w:rsidRPr="00BE3BC4">
        <w:t>ю:</w:t>
      </w:r>
    </w:p>
    <w:p w:rsidR="00793DE7" w:rsidRPr="00BE3BC4" w:rsidRDefault="00793DE7" w:rsidP="003725D6">
      <w:pPr>
        <w:ind w:firstLine="709"/>
        <w:jc w:val="both"/>
      </w:pPr>
      <w:r w:rsidRPr="00BE3BC4">
        <w:t xml:space="preserve">1. </w:t>
      </w:r>
      <w:r w:rsidR="00723C6A" w:rsidRPr="00BE3BC4">
        <w:t xml:space="preserve">С </w:t>
      </w:r>
      <w:r w:rsidR="004567DF" w:rsidRPr="00BE3BC4">
        <w:t>26</w:t>
      </w:r>
      <w:r w:rsidR="00723C6A" w:rsidRPr="00BE3BC4">
        <w:t>.0</w:t>
      </w:r>
      <w:r w:rsidR="004567DF" w:rsidRPr="00BE3BC4">
        <w:t>9</w:t>
      </w:r>
      <w:r w:rsidR="00723C6A" w:rsidRPr="00BE3BC4">
        <w:t>.2023 о</w:t>
      </w:r>
      <w:r w:rsidRPr="00BE3BC4">
        <w:t xml:space="preserve">бъявить конкурс на включение в кадровый резерв на должности </w:t>
      </w:r>
      <w:r w:rsidR="004567DF" w:rsidRPr="00BE3BC4">
        <w:t xml:space="preserve">старшей </w:t>
      </w:r>
      <w:r w:rsidRPr="00BE3BC4">
        <w:t>группы должностей государственной гражданской службы Российской Федерации в Межрайонной ИФНС Р</w:t>
      </w:r>
      <w:r w:rsidR="00074A5D">
        <w:t>оссии № 11 по Самарской области (Приложение</w:t>
      </w:r>
      <w:bookmarkStart w:id="3" w:name="_GoBack"/>
      <w:bookmarkEnd w:id="3"/>
      <w:r w:rsidR="00074A5D">
        <w:t xml:space="preserve"> 1).</w:t>
      </w:r>
    </w:p>
    <w:p w:rsidR="00723C6A" w:rsidRPr="00BE3BC4" w:rsidRDefault="00793DE7" w:rsidP="003725D6">
      <w:pPr>
        <w:ind w:firstLine="709"/>
        <w:jc w:val="both"/>
      </w:pPr>
      <w:r w:rsidRPr="00BE3BC4">
        <w:t xml:space="preserve">2. </w:t>
      </w:r>
      <w:r w:rsidR="00BE3BC4">
        <w:t>Отделу</w:t>
      </w:r>
      <w:r w:rsidR="00BE3BC4" w:rsidRPr="00BE3BC4">
        <w:t xml:space="preserve"> кадров, профилактики коррупционных и иных правонарушений и безопасности </w:t>
      </w:r>
      <w:r w:rsidRPr="00BE3BC4">
        <w:t xml:space="preserve">(Н. А. Спасова) разместить </w:t>
      </w:r>
      <w:r w:rsidR="00723C6A" w:rsidRPr="00BE3BC4">
        <w:t>на официальном сайте федеральной информационной системы «Единая информационная система управления кадровым составом государственной гражданской службы Российской Федерации» информацию о приеме документов для участия в конкурсе на включение в кадровый резерв для замещения должности государственной гражданской службы.</w:t>
      </w:r>
    </w:p>
    <w:p w:rsidR="00793DE7" w:rsidRPr="00BE3BC4" w:rsidRDefault="00793DE7" w:rsidP="003725D6">
      <w:pPr>
        <w:ind w:firstLine="709"/>
        <w:jc w:val="both"/>
      </w:pPr>
      <w:r w:rsidRPr="00BE3BC4">
        <w:t xml:space="preserve">3. </w:t>
      </w:r>
      <w:r w:rsidR="00BE3BC4" w:rsidRPr="00BE3BC4">
        <w:t xml:space="preserve">Отделу кадров, профилактики коррупционных и иных правонарушений и безопасности </w:t>
      </w:r>
      <w:r w:rsidRPr="00BE3BC4">
        <w:t>(Н. А. Спасова) обеспечить прием документов для участия в конкурсе на включение в кадровый резерв на должности гражданской службы.</w:t>
      </w:r>
    </w:p>
    <w:p w:rsidR="003725D6" w:rsidRPr="00BE3BC4" w:rsidRDefault="00793DE7" w:rsidP="003725D6">
      <w:pPr>
        <w:ind w:firstLine="709"/>
        <w:jc w:val="both"/>
      </w:pPr>
      <w:r w:rsidRPr="00BE3BC4">
        <w:t>4. Настоящий приказ довести до отделов Межрайонной ИФНС России № 11 по Самарской области.</w:t>
      </w:r>
    </w:p>
    <w:p w:rsidR="00793DE7" w:rsidRPr="00BE3BC4" w:rsidRDefault="00793DE7" w:rsidP="003725D6">
      <w:pPr>
        <w:ind w:firstLine="709"/>
        <w:jc w:val="both"/>
      </w:pPr>
      <w:r w:rsidRPr="00BE3BC4">
        <w:t xml:space="preserve">5. Контроль за исполнением настоящего приказа возложить на начальника </w:t>
      </w:r>
      <w:r w:rsidR="00BE3BC4" w:rsidRPr="00BE3BC4">
        <w:t>отдела кадров, профилактики коррупционных и иных правонарушений и безопасности</w:t>
      </w:r>
      <w:r w:rsidR="00BE3BC4">
        <w:t xml:space="preserve"> </w:t>
      </w:r>
      <w:r w:rsidRPr="00BE3BC4">
        <w:t>Межрайонной ИФНС России № 11 по Самарской области Н. А. Спасову.</w:t>
      </w:r>
    </w:p>
    <w:p w:rsidR="00BB03E2" w:rsidRPr="00BE3BC4" w:rsidRDefault="00BB03E2" w:rsidP="00793DE7">
      <w:pPr>
        <w:keepNext/>
        <w:spacing w:line="720" w:lineRule="auto"/>
        <w:ind w:firstLine="709"/>
        <w:jc w:val="both"/>
      </w:pP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0"/>
        <w:gridCol w:w="1564"/>
        <w:gridCol w:w="236"/>
        <w:gridCol w:w="3060"/>
      </w:tblGrid>
      <w:tr w:rsidR="00BB03E2" w:rsidRPr="00BE3BC4" w:rsidTr="00793DE7">
        <w:trPr>
          <w:cantSplit/>
          <w:trHeight w:val="180"/>
        </w:trPr>
        <w:tc>
          <w:tcPr>
            <w:tcW w:w="5220" w:type="dxa"/>
            <w:vAlign w:val="bottom"/>
          </w:tcPr>
          <w:p w:rsidR="00BB03E2" w:rsidRPr="00BE3BC4" w:rsidRDefault="001F44DB" w:rsidP="001F44DB">
            <w:pPr>
              <w:keepNext/>
              <w:rPr>
                <w:bCs/>
              </w:rPr>
            </w:pPr>
            <w:r w:rsidRPr="00BE3BC4">
              <w:rPr>
                <w:bCs/>
              </w:rPr>
              <w:t>И. о. н</w:t>
            </w:r>
            <w:r w:rsidR="00793DE7" w:rsidRPr="00BE3BC4">
              <w:rPr>
                <w:bCs/>
              </w:rPr>
              <w:t>ачальник</w:t>
            </w:r>
            <w:r w:rsidRPr="00BE3BC4">
              <w:rPr>
                <w:bCs/>
              </w:rPr>
              <w:t>а</w:t>
            </w:r>
            <w:r w:rsidR="00793DE7" w:rsidRPr="00BE3BC4">
              <w:rPr>
                <w:bCs/>
              </w:rPr>
              <w:t xml:space="preserve"> Межрайонной ИФНС России № 11 по Самарской области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:rsidR="00BB03E2" w:rsidRPr="00BE3BC4" w:rsidRDefault="00BB03E2" w:rsidP="00793DE7">
            <w:pPr>
              <w:keepNext/>
              <w:jc w:val="center"/>
            </w:pPr>
          </w:p>
        </w:tc>
        <w:tc>
          <w:tcPr>
            <w:tcW w:w="236" w:type="dxa"/>
          </w:tcPr>
          <w:p w:rsidR="00BB03E2" w:rsidRPr="00BE3BC4" w:rsidRDefault="00BB03E2" w:rsidP="00793DE7">
            <w:pPr>
              <w:keepNext/>
            </w:pPr>
          </w:p>
        </w:tc>
        <w:tc>
          <w:tcPr>
            <w:tcW w:w="3060" w:type="dxa"/>
            <w:vAlign w:val="bottom"/>
          </w:tcPr>
          <w:p w:rsidR="00BB03E2" w:rsidRPr="00BE3BC4" w:rsidRDefault="001F44DB" w:rsidP="00793DE7">
            <w:pPr>
              <w:keepNext/>
              <w:jc w:val="center"/>
              <w:rPr>
                <w:bCs/>
              </w:rPr>
            </w:pPr>
            <w:r w:rsidRPr="00BE3BC4">
              <w:rPr>
                <w:bCs/>
              </w:rPr>
              <w:t>И. В. Шеповалова</w:t>
            </w:r>
          </w:p>
        </w:tc>
      </w:tr>
      <w:tr w:rsidR="00BB03E2" w:rsidTr="00793DE7">
        <w:trPr>
          <w:cantSplit/>
          <w:trHeight w:val="274"/>
        </w:trPr>
        <w:tc>
          <w:tcPr>
            <w:tcW w:w="5220" w:type="dxa"/>
          </w:tcPr>
          <w:p w:rsidR="00BB03E2" w:rsidRDefault="00BB03E2">
            <w:pPr>
              <w:keepNext/>
              <w:rPr>
                <w:sz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BB03E2" w:rsidRDefault="00BB03E2">
            <w:pPr>
              <w:keepNext/>
              <w:jc w:val="center"/>
              <w:rPr>
                <w:sz w:val="20"/>
              </w:rPr>
            </w:pPr>
            <w:r>
              <w:rPr>
                <w:sz w:val="20"/>
              </w:rPr>
              <w:t>личная подпись</w:t>
            </w:r>
          </w:p>
        </w:tc>
        <w:tc>
          <w:tcPr>
            <w:tcW w:w="236" w:type="dxa"/>
          </w:tcPr>
          <w:p w:rsidR="00BB03E2" w:rsidRDefault="00BB03E2">
            <w:pPr>
              <w:keepNext/>
            </w:pPr>
          </w:p>
        </w:tc>
        <w:tc>
          <w:tcPr>
            <w:tcW w:w="3060" w:type="dxa"/>
          </w:tcPr>
          <w:p w:rsidR="00BB03E2" w:rsidRDefault="00BB03E2">
            <w:pPr>
              <w:keepNext/>
              <w:jc w:val="center"/>
              <w:rPr>
                <w:sz w:val="20"/>
              </w:rPr>
            </w:pPr>
          </w:p>
        </w:tc>
      </w:tr>
    </w:tbl>
    <w:p w:rsidR="00BE3BC4" w:rsidRDefault="00BE3BC4"/>
    <w:p w:rsidR="00793DE7" w:rsidRDefault="00145346">
      <w:r>
        <w:t xml:space="preserve">  </w:t>
      </w:r>
      <w:r w:rsidR="00793DE7">
        <w:t>С приказом ознакомлен:</w:t>
      </w:r>
    </w:p>
    <w:p w:rsidR="00793DE7" w:rsidRDefault="00793DE7"/>
    <w:p w:rsidR="00793DE7" w:rsidRDefault="00145346">
      <w:r>
        <w:t xml:space="preserve">  </w:t>
      </w:r>
      <w:r w:rsidR="00793DE7">
        <w:t>Н. А.  Спасова    _____________       ________________</w:t>
      </w:r>
    </w:p>
    <w:sectPr w:rsidR="00793DE7" w:rsidSect="003725D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Page"/>
      </w:footnotePr>
      <w:pgSz w:w="11906" w:h="16838" w:code="9"/>
      <w:pgMar w:top="720" w:right="720" w:bottom="720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4FB" w:rsidRDefault="001704FB">
      <w:r>
        <w:separator/>
      </w:r>
    </w:p>
  </w:endnote>
  <w:endnote w:type="continuationSeparator" w:id="0">
    <w:p w:rsidR="001704FB" w:rsidRDefault="00170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DE7" w:rsidRDefault="00793DE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DE7" w:rsidRDefault="00793DE7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DE7" w:rsidRDefault="00793DE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4FB" w:rsidRDefault="001704FB">
      <w:r>
        <w:separator/>
      </w:r>
    </w:p>
  </w:footnote>
  <w:footnote w:type="continuationSeparator" w:id="0">
    <w:p w:rsidR="001704FB" w:rsidRDefault="001704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4A4" w:rsidRDefault="00A114A4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68</w:t>
    </w:r>
    <w:r>
      <w:rPr>
        <w:rStyle w:val="a8"/>
      </w:rPr>
      <w:fldChar w:fldCharType="end"/>
    </w:r>
  </w:p>
  <w:p w:rsidR="00A114A4" w:rsidRDefault="00A114A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4A4" w:rsidRDefault="00A114A4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E3BC4">
      <w:rPr>
        <w:rStyle w:val="a8"/>
        <w:noProof/>
      </w:rPr>
      <w:t>2</w:t>
    </w:r>
    <w:r>
      <w:rPr>
        <w:rStyle w:val="a8"/>
      </w:rPr>
      <w:fldChar w:fldCharType="end"/>
    </w:r>
  </w:p>
  <w:p w:rsidR="00A114A4" w:rsidRDefault="00A114A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DE7" w:rsidRDefault="00793DE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F0852DF"/>
    <w:multiLevelType w:val="hybridMultilevel"/>
    <w:tmpl w:val="1916B21C"/>
    <w:lvl w:ilvl="0" w:tplc="041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4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6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8">
    <w:nsid w:val="21BD1968"/>
    <w:multiLevelType w:val="multilevel"/>
    <w:tmpl w:val="C14E75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3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4">
    <w:nsid w:val="354A1CF5"/>
    <w:multiLevelType w:val="multilevel"/>
    <w:tmpl w:val="53D808CA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44"/>
        </w:tabs>
        <w:ind w:left="2044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53"/>
        </w:tabs>
        <w:ind w:left="2753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62"/>
        </w:tabs>
        <w:ind w:left="3462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71"/>
        </w:tabs>
        <w:ind w:left="4171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5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6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8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>
    <w:nsid w:val="49074CB7"/>
    <w:multiLevelType w:val="hybridMultilevel"/>
    <w:tmpl w:val="1FE04E6E"/>
    <w:lvl w:ilvl="0" w:tplc="B1D48498">
      <w:start w:val="2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4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5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6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  <w:szCs w:val="28"/>
      </w:rPr>
    </w:lvl>
  </w:abstractNum>
  <w:abstractNum w:abstractNumId="27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0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1">
    <w:nsid w:val="659D066A"/>
    <w:multiLevelType w:val="multilevel"/>
    <w:tmpl w:val="8C7E3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3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35">
    <w:nsid w:val="72142DE8"/>
    <w:multiLevelType w:val="hybridMultilevel"/>
    <w:tmpl w:val="D63EB40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7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9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num w:numId="1">
    <w:abstractNumId w:val="14"/>
  </w:num>
  <w:num w:numId="2">
    <w:abstractNumId w:val="29"/>
  </w:num>
  <w:num w:numId="3">
    <w:abstractNumId w:val="39"/>
  </w:num>
  <w:num w:numId="4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5">
    <w:abstractNumId w:val="24"/>
  </w:num>
  <w:num w:numId="6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7">
    <w:abstractNumId w:val="12"/>
  </w:num>
  <w:num w:numId="8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30"/>
  </w:num>
  <w:num w:numId="13">
    <w:abstractNumId w:val="17"/>
  </w:num>
  <w:num w:numId="14">
    <w:abstractNumId w:val="5"/>
  </w:num>
  <w:num w:numId="15">
    <w:abstractNumId w:val="38"/>
  </w:num>
  <w:num w:numId="16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7">
    <w:abstractNumId w:val="36"/>
  </w:num>
  <w:num w:numId="18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9">
    <w:abstractNumId w:val="25"/>
  </w:num>
  <w:num w:numId="20">
    <w:abstractNumId w:val="23"/>
  </w:num>
  <w:num w:numId="21">
    <w:abstractNumId w:val="26"/>
  </w:num>
  <w:num w:numId="22">
    <w:abstractNumId w:val="27"/>
  </w:num>
  <w:num w:numId="23">
    <w:abstractNumId w:val="6"/>
  </w:num>
  <w:num w:numId="24">
    <w:abstractNumId w:val="19"/>
  </w:num>
  <w:num w:numId="25">
    <w:abstractNumId w:val="33"/>
  </w:num>
  <w:num w:numId="26">
    <w:abstractNumId w:val="37"/>
  </w:num>
  <w:num w:numId="27">
    <w:abstractNumId w:val="16"/>
  </w:num>
  <w:num w:numId="28">
    <w:abstractNumId w:val="11"/>
  </w:num>
  <w:num w:numId="29">
    <w:abstractNumId w:val="28"/>
  </w:num>
  <w:num w:numId="30">
    <w:abstractNumId w:val="4"/>
  </w:num>
  <w:num w:numId="31">
    <w:abstractNumId w:val="20"/>
  </w:num>
  <w:num w:numId="32">
    <w:abstractNumId w:val="32"/>
  </w:num>
  <w:num w:numId="33">
    <w:abstractNumId w:val="18"/>
  </w:num>
  <w:num w:numId="34">
    <w:abstractNumId w:val="22"/>
  </w:num>
  <w:num w:numId="35">
    <w:abstractNumId w:val="34"/>
  </w:num>
  <w:num w:numId="36">
    <w:abstractNumId w:val="0"/>
  </w:num>
  <w:num w:numId="37">
    <w:abstractNumId w:val="9"/>
  </w:num>
  <w:num w:numId="38">
    <w:abstractNumId w:val="15"/>
  </w:num>
  <w:num w:numId="39">
    <w:abstractNumId w:val="10"/>
  </w:num>
  <w:num w:numId="40">
    <w:abstractNumId w:val="2"/>
  </w:num>
  <w:num w:numId="41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2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3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4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5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6">
    <w:abstractNumId w:val="35"/>
  </w:num>
  <w:num w:numId="47">
    <w:abstractNumId w:val="21"/>
  </w:num>
  <w:num w:numId="48">
    <w:abstractNumId w:val="31"/>
    <w:lvlOverride w:ilvl="0">
      <w:startOverride w:val="1"/>
    </w:lvlOverride>
  </w:num>
  <w:num w:numId="49">
    <w:abstractNumId w:val="8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DE7"/>
    <w:rsid w:val="00035237"/>
    <w:rsid w:val="00074A5D"/>
    <w:rsid w:val="00145346"/>
    <w:rsid w:val="001704FB"/>
    <w:rsid w:val="001F44DB"/>
    <w:rsid w:val="00200A9F"/>
    <w:rsid w:val="00215E0A"/>
    <w:rsid w:val="002B7D21"/>
    <w:rsid w:val="003725D6"/>
    <w:rsid w:val="003B3C27"/>
    <w:rsid w:val="004567DF"/>
    <w:rsid w:val="00673FAE"/>
    <w:rsid w:val="00723C6A"/>
    <w:rsid w:val="007929EF"/>
    <w:rsid w:val="00793DE7"/>
    <w:rsid w:val="0081202D"/>
    <w:rsid w:val="00857C42"/>
    <w:rsid w:val="00A114A4"/>
    <w:rsid w:val="00BB03E2"/>
    <w:rsid w:val="00BE3BC4"/>
    <w:rsid w:val="00D643E7"/>
    <w:rsid w:val="00D77DD7"/>
    <w:rsid w:val="00D97A15"/>
    <w:rsid w:val="00FA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Pr>
      <w:bCs/>
      <w:sz w:val="20"/>
      <w:szCs w:val="20"/>
    </w:rPr>
  </w:style>
  <w:style w:type="character" w:styleId="a6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Pr>
      <w:rFonts w:ascii="Arial" w:hAnsi="Arial"/>
      <w:sz w:val="20"/>
      <w:szCs w:val="20"/>
    </w:rPr>
  </w:style>
  <w:style w:type="character" w:styleId="ab">
    <w:name w:val="Hyperlink"/>
    <w:basedOn w:val="a0"/>
    <w:rPr>
      <w:color w:val="0000FF"/>
      <w:u w:val="single"/>
    </w:rPr>
  </w:style>
  <w:style w:type="character" w:styleId="ac">
    <w:name w:val="FollowedHyperlink"/>
    <w:basedOn w:val="a0"/>
    <w:rPr>
      <w:color w:val="800080"/>
      <w:u w:val="single"/>
    </w:rPr>
  </w:style>
  <w:style w:type="paragraph" w:styleId="ad">
    <w:name w:val="Normal (Web)"/>
    <w:basedOn w:val="a"/>
    <w:pPr>
      <w:spacing w:before="100" w:beforeAutospacing="1" w:after="100" w:afterAutospacing="1"/>
    </w:pPr>
  </w:style>
  <w:style w:type="paragraph" w:styleId="ae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">
    <w:name w:val="Normal Indent"/>
    <w:basedOn w:val="a"/>
    <w:pPr>
      <w:ind w:left="708"/>
    </w:pPr>
  </w:style>
  <w:style w:type="paragraph" w:styleId="af0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1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035237"/>
    <w:pPr>
      <w:spacing w:before="60" w:after="60"/>
      <w:jc w:val="center"/>
    </w:pPr>
    <w:rPr>
      <w:sz w:val="18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paragraph" w:customStyle="1" w:styleId="40">
    <w:name w:val="Строка4ИФНС"/>
    <w:basedOn w:val="a"/>
    <w:next w:val="a"/>
    <w:rsid w:val="00035237"/>
    <w:pPr>
      <w:spacing w:before="60" w:after="60"/>
      <w:jc w:val="center"/>
    </w:pPr>
    <w:rPr>
      <w:sz w:val="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035237"/>
    <w:pPr>
      <w:spacing w:after="40" w:line="216" w:lineRule="auto"/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035237"/>
    <w:pPr>
      <w:jc w:val="center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Pr>
      <w:bCs/>
      <w:sz w:val="20"/>
      <w:szCs w:val="20"/>
    </w:rPr>
  </w:style>
  <w:style w:type="character" w:styleId="a6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Pr>
      <w:rFonts w:ascii="Arial" w:hAnsi="Arial"/>
      <w:sz w:val="20"/>
      <w:szCs w:val="20"/>
    </w:rPr>
  </w:style>
  <w:style w:type="character" w:styleId="ab">
    <w:name w:val="Hyperlink"/>
    <w:basedOn w:val="a0"/>
    <w:rPr>
      <w:color w:val="0000FF"/>
      <w:u w:val="single"/>
    </w:rPr>
  </w:style>
  <w:style w:type="character" w:styleId="ac">
    <w:name w:val="FollowedHyperlink"/>
    <w:basedOn w:val="a0"/>
    <w:rPr>
      <w:color w:val="800080"/>
      <w:u w:val="single"/>
    </w:rPr>
  </w:style>
  <w:style w:type="paragraph" w:styleId="ad">
    <w:name w:val="Normal (Web)"/>
    <w:basedOn w:val="a"/>
    <w:pPr>
      <w:spacing w:before="100" w:beforeAutospacing="1" w:after="100" w:afterAutospacing="1"/>
    </w:pPr>
  </w:style>
  <w:style w:type="paragraph" w:styleId="ae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">
    <w:name w:val="Normal Indent"/>
    <w:basedOn w:val="a"/>
    <w:pPr>
      <w:ind w:left="708"/>
    </w:pPr>
  </w:style>
  <w:style w:type="paragraph" w:styleId="af0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1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035237"/>
    <w:pPr>
      <w:spacing w:before="60" w:after="60"/>
      <w:jc w:val="center"/>
    </w:pPr>
    <w:rPr>
      <w:sz w:val="18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paragraph" w:customStyle="1" w:styleId="40">
    <w:name w:val="Строка4ИФНС"/>
    <w:basedOn w:val="a"/>
    <w:next w:val="a"/>
    <w:rsid w:val="00035237"/>
    <w:pPr>
      <w:spacing w:before="60" w:after="60"/>
      <w:jc w:val="center"/>
    </w:pPr>
    <w:rPr>
      <w:sz w:val="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035237"/>
    <w:pPr>
      <w:spacing w:after="40" w:line="216" w:lineRule="auto"/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035237"/>
    <w:pPr>
      <w:jc w:val="center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ORDERS\FORM-OF61R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FORM-OF61R</Template>
  <TotalTime>7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Царькова Дарья Ивановна</dc:creator>
  <cp:lastModifiedBy>Царькова Дарья Ивановна</cp:lastModifiedBy>
  <cp:revision>6</cp:revision>
  <cp:lastPrinted>2023-09-19T09:15:00Z</cp:lastPrinted>
  <dcterms:created xsi:type="dcterms:W3CDTF">2023-09-19T07:43:00Z</dcterms:created>
  <dcterms:modified xsi:type="dcterms:W3CDTF">2023-09-19T10:09:00Z</dcterms:modified>
</cp:coreProperties>
</file>